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9468E" w14:textId="6B3EE1F5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042C961D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5F5CA0" w:rsidRPr="005F5CA0">
        <w:rPr>
          <w:rFonts w:ascii="Arial" w:hAnsi="Arial" w:cs="Arial"/>
          <w:sz w:val="20"/>
          <w:szCs w:val="20"/>
        </w:rPr>
        <w:t>Ministrstvo za digitalno preobrazbo, Davčna ulica 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6EDBAB9" w14:textId="7192DA7D" w:rsidR="00AF3888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865920">
        <w:rPr>
          <w:rFonts w:ascii="Arial" w:hAnsi="Arial" w:cs="Arial"/>
          <w:i/>
          <w:sz w:val="20"/>
          <w:szCs w:val="20"/>
        </w:rPr>
        <w:t>OD</w:t>
      </w:r>
      <w:r w:rsidR="003756C5">
        <w:rPr>
          <w:rFonts w:ascii="Arial" w:hAnsi="Arial" w:cs="Arial"/>
          <w:i/>
          <w:sz w:val="20"/>
          <w:szCs w:val="20"/>
        </w:rPr>
        <w:t>NIO-33</w:t>
      </w:r>
      <w:r w:rsidR="00865920">
        <w:rPr>
          <w:rFonts w:ascii="Arial" w:hAnsi="Arial" w:cs="Arial"/>
          <w:i/>
          <w:sz w:val="20"/>
          <w:szCs w:val="20"/>
        </w:rPr>
        <w:t>/202</w:t>
      </w:r>
      <w:r w:rsidR="00DF2F68">
        <w:rPr>
          <w:rFonts w:ascii="Arial" w:hAnsi="Arial" w:cs="Arial"/>
          <w:i/>
          <w:sz w:val="20"/>
          <w:szCs w:val="20"/>
        </w:rPr>
        <w:t>5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DF2F68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DF2F68">
        <w:rPr>
          <w:rFonts w:ascii="Arial" w:hAnsi="Arial" w:cs="Arial"/>
          <w:i/>
          <w:sz w:val="20"/>
          <w:szCs w:val="20"/>
        </w:rPr>
        <w:t>»</w:t>
      </w:r>
      <w:r w:rsidR="003756C5">
        <w:rPr>
          <w:rFonts w:ascii="Arial" w:hAnsi="Arial" w:cs="Arial"/>
          <w:color w:val="000000"/>
          <w:sz w:val="20"/>
          <w:szCs w:val="20"/>
        </w:rPr>
        <w:t>Vzdrževanje in nadgradnje portala NIO</w:t>
      </w:r>
      <w:r w:rsidR="00DF2F68">
        <w:rPr>
          <w:rFonts w:ascii="Arial" w:hAnsi="Arial" w:cs="Arial"/>
          <w:i/>
          <w:sz w:val="20"/>
          <w:szCs w:val="20"/>
        </w:rPr>
        <w:t>«).</w:t>
      </w:r>
    </w:p>
    <w:p w14:paraId="39AF168D" w14:textId="77777777" w:rsidR="00DF2F68" w:rsidRPr="00AF3888" w:rsidRDefault="00DF2F6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33E63650" w14:textId="21821495" w:rsidR="007D6338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7D6338" w:rsidRPr="00185A2C" w:rsidSect="00D164BB">
      <w:footerReference w:type="default" r:id="rId7"/>
      <w:headerReference w:type="first" r:id="rId8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E0676" w14:textId="77777777" w:rsidR="003756C5" w:rsidRDefault="003756C5" w:rsidP="003756C5">
    <w:pPr>
      <w:pStyle w:val="Glava"/>
    </w:pPr>
    <w:bookmarkStart w:id="0" w:name="_Hlk183096320"/>
    <w:bookmarkStart w:id="1" w:name="_Hlk183096321"/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 wp14:anchorId="08C07B41" wp14:editId="5B4528EE">
          <wp:simplePos x="0" y="0"/>
          <wp:positionH relativeFrom="margin">
            <wp:posOffset>1827953</wp:posOffset>
          </wp:positionH>
          <wp:positionV relativeFrom="paragraph">
            <wp:posOffset>-216958</wp:posOffset>
          </wp:positionV>
          <wp:extent cx="1540510" cy="458470"/>
          <wp:effectExtent l="0" t="0" r="254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0510" cy="458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74014C5" wp14:editId="40698908">
          <wp:simplePos x="0" y="0"/>
          <wp:positionH relativeFrom="column">
            <wp:posOffset>-96943</wp:posOffset>
          </wp:positionH>
          <wp:positionV relativeFrom="paragraph">
            <wp:posOffset>-147743</wp:posOffset>
          </wp:positionV>
          <wp:extent cx="1657985" cy="341630"/>
          <wp:effectExtent l="0" t="0" r="0" b="127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985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bookmarkEnd w:id="0"/>
  <w:bookmarkEnd w:id="1"/>
  <w:p w14:paraId="25BAC266" w14:textId="77777777" w:rsidR="003756C5" w:rsidRDefault="003756C5" w:rsidP="003756C5">
    <w:pPr>
      <w:pStyle w:val="Glava"/>
    </w:pPr>
  </w:p>
  <w:p w14:paraId="1EDCF184" w14:textId="77777777" w:rsidR="003756C5" w:rsidRDefault="003756C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2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459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7AED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2F2DC4"/>
    <w:rsid w:val="0030635E"/>
    <w:rsid w:val="00317102"/>
    <w:rsid w:val="0032161C"/>
    <w:rsid w:val="00324E2B"/>
    <w:rsid w:val="0032770A"/>
    <w:rsid w:val="003345DC"/>
    <w:rsid w:val="00337354"/>
    <w:rsid w:val="003630AA"/>
    <w:rsid w:val="00366A81"/>
    <w:rsid w:val="0037207A"/>
    <w:rsid w:val="00374F89"/>
    <w:rsid w:val="003756C5"/>
    <w:rsid w:val="00380DDB"/>
    <w:rsid w:val="00380F58"/>
    <w:rsid w:val="0038521C"/>
    <w:rsid w:val="00390873"/>
    <w:rsid w:val="00392015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19EB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9066D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345D6"/>
    <w:rsid w:val="0084534E"/>
    <w:rsid w:val="008477E5"/>
    <w:rsid w:val="0086356B"/>
    <w:rsid w:val="00865920"/>
    <w:rsid w:val="00881721"/>
    <w:rsid w:val="00883FF9"/>
    <w:rsid w:val="00885CBA"/>
    <w:rsid w:val="008C05AB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486"/>
    <w:rsid w:val="00A164A1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56AA5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0347"/>
    <w:rsid w:val="00D71855"/>
    <w:rsid w:val="00D745E1"/>
    <w:rsid w:val="00D754F1"/>
    <w:rsid w:val="00D9016D"/>
    <w:rsid w:val="00D97C5D"/>
    <w:rsid w:val="00DE08D9"/>
    <w:rsid w:val="00DE15F3"/>
    <w:rsid w:val="00DF0D53"/>
    <w:rsid w:val="00DF2F68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5187B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11</TotalTime>
  <Pages>1</Pages>
  <Words>421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Urška Popit</cp:lastModifiedBy>
  <cp:revision>11</cp:revision>
  <cp:lastPrinted>2013-10-09T05:57:00Z</cp:lastPrinted>
  <dcterms:created xsi:type="dcterms:W3CDTF">2024-01-04T10:57:00Z</dcterms:created>
  <dcterms:modified xsi:type="dcterms:W3CDTF">2025-10-06T09:34:00Z</dcterms:modified>
</cp:coreProperties>
</file>